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3DC82" w14:textId="348C0A2E" w:rsidR="006B2F86" w:rsidRDefault="005C0A7B" w:rsidP="00E71FC3">
      <w:pPr>
        <w:pStyle w:val="NoSpacing"/>
      </w:pPr>
      <w:r>
        <w:rPr>
          <w:u w:val="single"/>
        </w:rPr>
        <w:t>sir Thomas LATON</w:t>
      </w:r>
      <w:r>
        <w:t xml:space="preserve">     (d.1480)</w:t>
      </w:r>
    </w:p>
    <w:p w14:paraId="7B6F66B1" w14:textId="060EF221" w:rsidR="005C0A7B" w:rsidRDefault="005C0A7B" w:rsidP="00E71FC3">
      <w:pPr>
        <w:pStyle w:val="NoSpacing"/>
      </w:pPr>
      <w:r>
        <w:t xml:space="preserve">Rector of </w:t>
      </w:r>
      <w:proofErr w:type="spellStart"/>
      <w:r>
        <w:t>St.Saviour’s</w:t>
      </w:r>
      <w:proofErr w:type="spellEnd"/>
      <w:r>
        <w:t>, York.</w:t>
      </w:r>
    </w:p>
    <w:p w14:paraId="066B874D" w14:textId="663247FF" w:rsidR="005C0A7B" w:rsidRDefault="005C0A7B" w:rsidP="00E71FC3">
      <w:pPr>
        <w:pStyle w:val="NoSpacing"/>
      </w:pPr>
    </w:p>
    <w:p w14:paraId="3200F63A" w14:textId="69F2DAD2" w:rsidR="005C0A7B" w:rsidRDefault="005C0A7B" w:rsidP="00E71FC3">
      <w:pPr>
        <w:pStyle w:val="NoSpacing"/>
      </w:pPr>
    </w:p>
    <w:p w14:paraId="24C19CA2" w14:textId="3BF66CC2" w:rsidR="005C0A7B" w:rsidRDefault="005C0A7B" w:rsidP="00E71FC3">
      <w:pPr>
        <w:pStyle w:val="NoSpacing"/>
      </w:pPr>
      <w:r>
        <w:t>11 Sep.1480</w:t>
      </w:r>
      <w:r>
        <w:tab/>
        <w:t>Administration of his lands and property was granted.   (W.Y.R. p.102)</w:t>
      </w:r>
    </w:p>
    <w:p w14:paraId="77B731E8" w14:textId="4A02838C" w:rsidR="005C0A7B" w:rsidRDefault="005C0A7B" w:rsidP="00E71FC3">
      <w:pPr>
        <w:pStyle w:val="NoSpacing"/>
      </w:pPr>
    </w:p>
    <w:p w14:paraId="5D7D6BD9" w14:textId="2F9F4371" w:rsidR="005C0A7B" w:rsidRDefault="005C0A7B" w:rsidP="00E71FC3">
      <w:pPr>
        <w:pStyle w:val="NoSpacing"/>
      </w:pPr>
    </w:p>
    <w:p w14:paraId="0BEB1734" w14:textId="690F9FDB" w:rsidR="005C0A7B" w:rsidRPr="005C0A7B" w:rsidRDefault="005C0A7B" w:rsidP="00E71FC3">
      <w:pPr>
        <w:pStyle w:val="NoSpacing"/>
      </w:pPr>
      <w:r>
        <w:t>6 July 2019</w:t>
      </w:r>
      <w:bookmarkStart w:id="0" w:name="_GoBack"/>
      <w:bookmarkEnd w:id="0"/>
    </w:p>
    <w:sectPr w:rsidR="005C0A7B" w:rsidRPr="005C0A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662D4" w14:textId="77777777" w:rsidR="005C0A7B" w:rsidRDefault="005C0A7B" w:rsidP="00E71FC3">
      <w:pPr>
        <w:spacing w:after="0" w:line="240" w:lineRule="auto"/>
      </w:pPr>
      <w:r>
        <w:separator/>
      </w:r>
    </w:p>
  </w:endnote>
  <w:endnote w:type="continuationSeparator" w:id="0">
    <w:p w14:paraId="148B7694" w14:textId="77777777" w:rsidR="005C0A7B" w:rsidRDefault="005C0A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7B72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739DD" w14:textId="77777777" w:rsidR="005C0A7B" w:rsidRDefault="005C0A7B" w:rsidP="00E71FC3">
      <w:pPr>
        <w:spacing w:after="0" w:line="240" w:lineRule="auto"/>
      </w:pPr>
      <w:r>
        <w:separator/>
      </w:r>
    </w:p>
  </w:footnote>
  <w:footnote w:type="continuationSeparator" w:id="0">
    <w:p w14:paraId="39C99B8B" w14:textId="77777777" w:rsidR="005C0A7B" w:rsidRDefault="005C0A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A7B"/>
    <w:rsid w:val="001A7C09"/>
    <w:rsid w:val="00577BD5"/>
    <w:rsid w:val="005C0A7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C7D59"/>
  <w15:chartTrackingRefBased/>
  <w15:docId w15:val="{43471D38-AD31-49B5-9407-9F34DD54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2019-07-06T19:56:00Z</dcterms:created>
  <dcterms:modified xsi:type="dcterms:W3CDTF">2019-07-06T19:59:00Z</dcterms:modified>
</cp:coreProperties>
</file>